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2B29" w:rsidTr="00612B29" w14:paraId="3FFD313E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2B29" w:rsidRDefault="00612B29" w14:paraId="1252C2F4" w14:textId="66BF527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2B29" w:rsidRDefault="00612B29" w14:paraId="0C0DB73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12B29" w:rsidRDefault="00612B29" w14:paraId="053AE279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12B29" w:rsidRDefault="00612B29" w14:paraId="3F0EEA7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12B29" w:rsidRDefault="00612B29" w14:paraId="3A468F8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612B29" w:rsidP="00612B29" w:rsidRDefault="00612B29" w14:paraId="6F56F36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12B29" w:rsidP="00612B29" w:rsidRDefault="00612B29" w14:paraId="75C3EAF6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12B29" w:rsidP="00612B29" w:rsidRDefault="00612B29" w14:paraId="7819E303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St-2441/2019</w:t>
      </w:r>
    </w:p>
    <w:p w:rsidR="00612B29" w:rsidP="00612B29" w:rsidRDefault="00612B29" w14:paraId="1426EFD7" w14:textId="77777777">
      <w:pPr>
        <w:tabs>
          <w:tab w:val="left" w:pos="709"/>
        </w:tabs>
      </w:pPr>
      <w:r>
        <w:t xml:space="preserve"> </w:t>
      </w:r>
    </w:p>
    <w:p w:rsidR="00612B29" w:rsidP="00612B29" w:rsidRDefault="00612B29" w14:paraId="34CBC76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12B29" w:rsidP="00612B29" w:rsidRDefault="00612B29" w14:paraId="08AE5C8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12B29" w:rsidP="00612B29" w:rsidRDefault="00612B29" w14:paraId="2420FFF6" w14:textId="77777777">
      <w:pPr>
        <w:tabs>
          <w:tab w:val="left" w:pos="709"/>
        </w:tabs>
      </w:pPr>
    </w:p>
    <w:p w:rsidR="00612B29" w:rsidP="00612B29" w:rsidRDefault="00612B29" w14:paraId="2108547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612B29" w:rsidP="00612B29" w:rsidRDefault="00612B29" w14:paraId="579C1EE2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12B29" w:rsidP="00612B29" w:rsidRDefault="00612B29" w14:paraId="1B59A7E9" w14:textId="77777777">
      <w:pPr>
        <w:tabs>
          <w:tab w:val="left" w:pos="709"/>
        </w:tabs>
      </w:pPr>
    </w:p>
    <w:p w:rsidR="00612B29" w:rsidP="00612B29" w:rsidRDefault="00612B29" w14:paraId="598B4705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12B29" w:rsidP="00612B29" w:rsidRDefault="00612B29" w14:paraId="4F307F8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12B29" w:rsidP="00612B29" w:rsidRDefault="00612B29" w14:paraId="129A444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2B29" w:rsidP="00612B29" w:rsidRDefault="00612B29" w14:paraId="433A1B8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2B29" w:rsidP="00612B29" w:rsidRDefault="00612B29" w14:paraId="273EEBAD" w14:textId="77777777">
      <w:pPr>
        <w:tabs>
          <w:tab w:val="left" w:pos="709"/>
        </w:tabs>
      </w:pPr>
    </w:p>
    <w:p w:rsidR="00612B29" w:rsidP="00612B29" w:rsidRDefault="00612B29" w14:paraId="33E41953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612B29" w:rsidP="00612B29" w:rsidRDefault="00612B29" w14:paraId="50AC57F3" w14:textId="77777777">
      <w:pPr>
        <w:tabs>
          <w:tab w:val="left" w:pos="709"/>
        </w:tabs>
        <w:jc w:val="both"/>
      </w:pPr>
    </w:p>
    <w:p w:rsidR="00612B29" w:rsidP="00612B29" w:rsidRDefault="00612B29" w14:paraId="7EB6D419" w14:textId="77777777">
      <w:pPr>
        <w:tabs>
          <w:tab w:val="left" w:pos="709"/>
        </w:tabs>
      </w:pPr>
      <w:r>
        <w:t xml:space="preserve"> </w:t>
      </w:r>
      <w:r>
        <w:tab/>
        <w:t>17. St-2441/2019</w:t>
      </w:r>
    </w:p>
    <w:p w:rsidR="00612B29" w:rsidP="00612B29" w:rsidRDefault="00612B29" w14:paraId="46F3C695" w14:textId="77777777">
      <w:pPr>
        <w:tabs>
          <w:tab w:val="left" w:pos="709"/>
        </w:tabs>
      </w:pPr>
    </w:p>
    <w:p w:rsidR="00612B29" w:rsidP="00612B29" w:rsidRDefault="00612B29" w14:paraId="11161394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12B29" w:rsidP="00612B29" w:rsidRDefault="00612B29" w14:paraId="16F9D941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12B29" w:rsidP="00612B29" w:rsidRDefault="00612B29" w14:paraId="0A1046D8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12B29" w:rsidP="00612B29" w:rsidRDefault="00612B29" w14:paraId="2D7A70BC" w14:textId="77777777">
      <w:pPr>
        <w:tabs>
          <w:tab w:val="left" w:pos="709"/>
        </w:tabs>
        <w:jc w:val="both"/>
      </w:pPr>
    </w:p>
    <w:p w:rsidR="00612B29" w:rsidP="00612B29" w:rsidRDefault="00612B29" w14:paraId="4D43B2D7" w14:textId="77777777">
      <w:pPr>
        <w:tabs>
          <w:tab w:val="left" w:pos="709"/>
        </w:tabs>
        <w:jc w:val="both"/>
      </w:pPr>
      <w:r>
        <w:t xml:space="preserve">protiv </w:t>
      </w:r>
    </w:p>
    <w:p w:rsidR="00612B29" w:rsidP="00612B29" w:rsidRDefault="00612B29" w14:paraId="3930B41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12B29" w:rsidP="00612B29" w:rsidRDefault="00612B29" w14:paraId="1C79322B" w14:textId="77777777">
      <w:pPr>
        <w:tabs>
          <w:tab w:val="left" w:pos="709"/>
        </w:tabs>
        <w:ind w:left="708"/>
        <w:jc w:val="both"/>
      </w:pPr>
      <w:r>
        <w:tab/>
        <w:t>LE ROI jednostavno društvo s ograničenom odgovornošću za ugostiteljstvo;</w:t>
      </w:r>
    </w:p>
    <w:p w:rsidR="00612B29" w:rsidP="00612B29" w:rsidRDefault="00612B29" w14:paraId="7086595C" w14:textId="77777777">
      <w:pPr>
        <w:tabs>
          <w:tab w:val="left" w:pos="709"/>
        </w:tabs>
        <w:ind w:left="708"/>
        <w:jc w:val="both"/>
      </w:pPr>
      <w:r>
        <w:t>OIB: 55964371332, Zagreb, Lelijski odvojak 30</w:t>
      </w:r>
    </w:p>
    <w:p w:rsidR="00612B29" w:rsidP="00612B29" w:rsidRDefault="00612B29" w14:paraId="6D1F1209" w14:textId="77777777">
      <w:pPr>
        <w:tabs>
          <w:tab w:val="left" w:pos="709"/>
        </w:tabs>
        <w:ind w:left="708"/>
        <w:jc w:val="both"/>
      </w:pPr>
    </w:p>
    <w:p w:rsidR="00612B29" w:rsidP="00612B29" w:rsidRDefault="00612B29" w14:paraId="5C03C79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12B29" w:rsidP="00612B29" w:rsidRDefault="00612B29" w14:paraId="180D1AD1" w14:textId="77777777">
      <w:pPr>
        <w:tabs>
          <w:tab w:val="left" w:pos="709"/>
        </w:tabs>
        <w:jc w:val="both"/>
      </w:pPr>
    </w:p>
    <w:p w:rsidR="00612B29" w:rsidP="00612B29" w:rsidRDefault="00612B29" w14:paraId="49CA7C6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12B29" w:rsidP="00612B29" w:rsidRDefault="00612B29" w14:paraId="7814136C" w14:textId="77777777">
      <w:pPr>
        <w:tabs>
          <w:tab w:val="left" w:pos="709"/>
        </w:tabs>
      </w:pPr>
    </w:p>
    <w:p w:rsidR="00612B29" w:rsidP="00612B29" w:rsidRDefault="00612B29" w14:paraId="353A0E6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12B29" w:rsidP="00612B29" w:rsidRDefault="00612B29" w14:paraId="0F480633" w14:textId="77777777">
      <w:pPr>
        <w:tabs>
          <w:tab w:val="left" w:pos="709"/>
        </w:tabs>
      </w:pPr>
    </w:p>
    <w:p w:rsidR="00612B29" w:rsidP="00612B29" w:rsidRDefault="00612B29" w14:paraId="592298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12B29" w:rsidP="00612B29" w:rsidRDefault="00612B29" w14:paraId="1F41A61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12B29" w:rsidP="00612B29" w:rsidRDefault="00612B29" w14:paraId="348DABA7" w14:textId="77777777">
      <w:pPr>
        <w:tabs>
          <w:tab w:val="left" w:pos="709"/>
        </w:tabs>
      </w:pPr>
    </w:p>
    <w:p w:rsidR="00942A2A" w:rsidP="003D06B2" w:rsidRDefault="00942A2A" w14:paraId="0D2CFFDC" w14:textId="0D2CFFDC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2B29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12B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2B2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2B2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2B2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2B2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12B2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2B2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12B2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12B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B2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B2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B2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B2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12B2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2B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2B2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1720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2441</izvorni_sadrzaj>
    <derivirana_varijabla naziv="DomainObject.Predmet.Broj_1">2441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2019.</izvorni_sadrzaj>
    <derivirana_varijabla naziv="DomainObject.Predmet.DatumIzradeOptuznogAkta_1">27. rujna 2019.</derivirana_varijabla>
  </DomainObject.Predmet.DatumIzradeOptuznogAkta>
  <DomainObject.Predmet.DatumIzradeOptuznogAktaFormated>
    <izvorni_sadrzaj>27.9.2019.</izvorni_sadrzaj>
    <derivirana_varijabla naziv="DomainObject.Predmet.DatumIzradeOptuznogAktaFormated_1">27.9.2019.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St-2441/2019</izvorni_sadrzaj>
    <derivirana_varijabla naziv="DomainObject.Predmet.OznakaBroj_1">St-2441/2019</derivirana_varijabla>
  </DomainObject.Predmet.OznakaBroj>
  <DomainObject.Predmet.OznakaBrojOptuznogAkta>
    <izvorni_sadrzaj>04-06-19-4199</izvorni_sadrzaj>
    <derivirana_varijabla naziv="DomainObject.Predmet.OznakaBrojOptuznogAkta_1">04-06-19-4199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 ROI jednostavno društvo s ograničenom odgovornošću za ugostiteljstvo</izvorni_sadrzaj>
    <derivirana_varijabla naziv="DomainObject.Predmet.ProtustrankaFormated_1">  LE ROI jednostavno društvo s ograničenom odgovornošću za ugostiteljstvo</derivirana_varijabla>
  </DomainObject.Predmet.ProtustrankaFormated>
  <DomainObject.Predmet.ProtustrankaFormatedOIB>
    <izvorni_sadrzaj>  LE ROI jednostavno društvo s ograničenom odgovornošću za ugostiteljstvo, OIB 55964371332</izvorni_sadrzaj>
    <derivirana_varijabla naziv="DomainObject.Predmet.ProtustrankaFormatedOIB_1">  LE ROI jednostavno društvo s ograničenom odgovornošću za ugostiteljstvo, OIB 55964371332</derivirana_varijabla>
  </DomainObject.Predmet.ProtustrankaFormatedOIB>
  <DomainObject.Predmet.ProtustrankaFormatedWithAdress>
    <izvorni_sadrzaj> LE ROI jednostavno društvo s ograničenom odgovornošću za ugostiteljstvo, Lelijski odvojak 30, 10000 Zagreb</izvorni_sadrzaj>
    <derivirana_varijabla naziv="DomainObject.Predmet.ProtustrankaFormatedWithAdress_1"> LE ROI jednostavno društvo s ograničenom odgovornošću za ugostiteljstvo, Lelijski odvojak 30, 10000 Zagreb</derivirana_varijabla>
  </DomainObject.Predmet.ProtustrankaFormatedWithAdress>
  <DomainObject.Predmet.ProtustrankaFormatedWithAdressOIB>
    <izvorni_sadrzaj> LE ROI jednostavno društvo s ograničenom odgovornošću za ugostiteljstvo, OIB 55964371332, Lelijski odvojak 30, 10000 Zagreb</izvorni_sadrzaj>
    <derivirana_varijabla naziv="DomainObject.Predmet.ProtustrankaFormatedWithAdressOIB_1"> LE ROI jednostavno društvo s ograničenom odgovornošću za ugostiteljstvo, OIB 55964371332, Lelijski odvojak 30, 10000 Zagreb</derivirana_varijabla>
  </DomainObject.Predmet.ProtustrankaFormatedWithAdressOIB>
  <DomainObject.Predmet.ProtustrankaWithAdress>
    <izvorni_sadrzaj>LE ROI jednostavno društvo s ograničenom odgovornošću za ugostiteljstvo Lelijski odvojak 30, 10000 Zagreb</izvorni_sadrzaj>
    <derivirana_varijabla naziv="DomainObject.Predmet.ProtustrankaWithAdress_1">LE ROI jednostavno društvo s ograničenom odgovornošću za ugostiteljstvo Lelijski odvojak 30, 10000 Zagreb</derivirana_varijabla>
  </DomainObject.Predmet.ProtustrankaWithAdress>
  <DomainObject.Predmet.ProtustrankaWithAdressOIB>
    <izvorni_sadrzaj>LE ROI jednostavno društvo s ograničenom odgovornošću za ugostiteljstvo, OIB 55964371332, Lelijski odvojak 30, 10000 Zagreb</izvorni_sadrzaj>
    <derivirana_varijabla naziv="DomainObject.Predmet.ProtustrankaWithAdressOIB_1">LE ROI jednostavno društvo s ograničenom odgovornošću za ugostiteljstvo, OIB 55964371332, Lelijski odvojak 30, 10000 Zagreb</derivirana_varijabla>
  </DomainObject.Predmet.ProtustrankaWithAdressOIB>
  <DomainObject.Predmet.ProtustrankaNazivFormated>
    <izvorni_sadrzaj>LE ROI jednostavno društvo s ograničenom odgovornošću za ugostiteljstvo</izvorni_sadrzaj>
    <derivirana_varijabla naziv="DomainObject.Predmet.ProtustrankaNazivFormated_1">LE ROI jednostavno društvo s ograničenom odgovornošću za ugostiteljstvo</derivirana_varijabla>
  </DomainObject.Predmet.ProtustrankaNazivFormated>
  <DomainObject.Predmet.ProtustrankaNazivFormatedOIB>
    <izvorni_sadrzaj>LE ROI jednostavno društvo s ograničenom odgovornošću za ugostiteljstvo, OIB 55964371332</izvorni_sadrzaj>
    <derivirana_varijabla naziv="DomainObject.Predmet.ProtustrankaNazivFormatedOIB_1">LE ROI jednostavno društvo s ograničenom odgovornošću za ugostiteljstvo, OIB 55964371332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 ROI jednostavno društvo s ograničenom odgovornošću za ugostiteljstvo</item>
    </izvorni_sadrzaj>
    <derivirana_varijabla naziv="DomainObject.Predmet.ProtuStrankaListFormated_1">
      <item>LE ROI jednostavno društvo s ograničenom odgovornošću za ugostiteljstvo</item>
    </derivirana_varijabla>
  </DomainObject.Predmet.ProtuStrankaListFormated>
  <DomainObject.Predmet.ProtuStrankaListFormatedOIB>
    <izvorni_sadrzaj>
      <item>LE ROI jednostavno društvo s ograničenom odgovornošću za ugostiteljstvo, OIB 55964371332</item>
    </izvorni_sadrzaj>
    <derivirana_varijabla naziv="DomainObject.Predmet.ProtuStrankaListFormatedOIB_1">
      <item>LE ROI jednostavno društvo s ograničenom odgovornošću za ugostiteljstvo, OIB 55964371332</item>
    </derivirana_varijabla>
  </DomainObject.Predmet.ProtuStrankaListFormatedOIB>
  <DomainObject.Predmet.ProtuStrankaListFormatedWithAdress>
    <izvorni_sadrzaj>
      <item>LE ROI jednostavno društvo s ograničenom odgovornošću za ugostiteljstvo, Lelijski odvojak 30, 10000 Zagreb</item>
    </izvorni_sadrzaj>
    <derivirana_varijabla naziv="DomainObject.Predmet.ProtuStrankaListFormatedWithAdress_1">
      <item>LE ROI jednostavno društvo s ograničenom odgovornošću za ugostiteljstvo, Lelijski odvojak 30, 10000 Zagreb</item>
    </derivirana_varijabla>
  </DomainObject.Predmet.ProtuStrankaListFormatedWithAdress>
  <DomainObject.Predmet.ProtuStrankaListFormatedWithAdressOIB>
    <izvorni_sadrzaj>
      <item>LE ROI jednostavno društvo s ograničenom odgovornošću za ugostiteljstvo, OIB 55964371332, Lelijski odvojak 30, 10000 Zagreb</item>
    </izvorni_sadrzaj>
    <derivirana_varijabla naziv="DomainObject.Predmet.ProtuStrankaListFormatedWithAdressOIB_1">
      <item>LE ROI jednostavno društvo s ograničenom odgovornošću za ugostiteljstvo, OIB 55964371332, Lelijski odvojak 30, 10000 Zagreb</item>
    </derivirana_varijabla>
  </DomainObject.Predmet.ProtuStrankaListFormatedWithAdressOIB>
  <DomainObject.Predmet.ProtuStrankaListNazivFormated>
    <izvorni_sadrzaj>
      <item>LE ROI jednostavno društvo s ograničenom odgovornošću za ugostiteljstvo</item>
    </izvorni_sadrzaj>
    <derivirana_varijabla naziv="DomainObject.Predmet.ProtuStrankaListNazivFormated_1">
      <item>LE ROI jednostavno društvo s ograničenom odgovornošću za ugostiteljstvo</item>
    </derivirana_varijabla>
  </DomainObject.Predmet.ProtuStrankaListNazivFormated>
  <DomainObject.Predmet.ProtuStrankaListNazivFormatedOIB>
    <izvorni_sadrzaj>
      <item>LE ROI jednostavno društvo s ograničenom odgovornošću za ugostiteljstvo, OIB 55964371332</item>
    </izvorni_sadrzaj>
    <derivirana_varijabla naziv="DomainObject.Predmet.ProtuStrankaListNazivFormatedOIB_1">
      <item>LE ROI jednostavno društvo s ograničenom odgovornošću za ugostiteljstvo, OIB 55964371332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 ROI jednostavno društvo s ograničenom odgovornošću za ugostiteljstvo</izvorni_sadrzaj>
    <derivirana_varijabla naziv="DomainObject.Predmet.ProtustrankaIDrugi_1">LE ROI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LE ROI jednostavno društvo s ograničenom odgovornošću za ugostiteljstvo, OIB 55964371332, Lelijski odvojak 30, 10000 Zagreb</izvorni_sadrzaj>
    <derivirana_varijabla naziv="DomainObject.Predmet.ProtustrankaIDrugiAdressOIB_1">LE ROI jednostavno društvo s ograničenom odgovornošću za ugostiteljstvo, OIB 55964371332, Lelijski odvojak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 ROI jednostavno društvo s ograničenom odgovornošću za ugostiteljstvo</item>
      <item>Financijska agencija</item>
    </izvorni_sadrzaj>
    <derivirana_varijabla naziv="DomainObject.Predmet.SudioniciListNaziv_1">
      <item>LE ROI jednostavno društvo s ograničenom odgovornošću za ugostiteljstvo</item>
      <item>Financijska agencija</item>
    </derivirana_varijabla>
  </DomainObject.Predmet.SudioniciListNaziv>
  <DomainObject.Predmet.SudioniciListAdressOIB>
    <izvorni_sadrzaj>
      <item>LE ROI jednostavno društvo s ograničenom odgovornošću za ugostiteljstvo, OIB 55964371332, Lelijski odvojak 30,10000 Zagreb</item>
      <item>Financijska agencija, OIB 85821130368, TRG SVIBANJSKIH ŽRTAVA 1995. 1,10000 Zagreb</item>
    </izvorni_sadrzaj>
    <derivirana_varijabla naziv="DomainObject.Predmet.SudioniciListAdressOIB_1">
      <item>LE ROI jednostavno društvo s ograničenom odgovornošću za ugostiteljstvo, OIB 55964371332, Lelijski odvojak 30,10000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55964371332</item>
      <item>, OIB 85821130368</item>
    </izvorni_sadrzaj>
    <derivirana_varijabla naziv="DomainObject.Predmet.SudioniciListNazivOIB_1">
      <item>, OIB 55964371332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869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